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D4630" w14:textId="77777777" w:rsidR="00AB312B" w:rsidRDefault="00576099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694D4637" w14:textId="77777777" w:rsidTr="00703861">
        <w:tc>
          <w:tcPr>
            <w:tcW w:w="1131" w:type="dxa"/>
            <w:gridSpan w:val="2"/>
            <w:vAlign w:val="bottom"/>
          </w:tcPr>
          <w:p w14:paraId="694D4631" w14:textId="77777777" w:rsidR="00AB312B" w:rsidRDefault="00576099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694D4632" w14:textId="026CFBE5" w:rsidR="00AB312B" w:rsidRDefault="00AB312B" w:rsidP="00681D7A">
                <w:pPr>
                  <w:pStyle w:val="FormInfo"/>
                </w:pP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694D4633" w14:textId="77777777" w:rsidR="00AB312B" w:rsidRDefault="00576099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tc>
          <w:tcPr>
            <w:tcW w:w="3104" w:type="dxa"/>
            <w:gridSpan w:val="3"/>
            <w:tcBorders>
              <w:bottom w:val="single" w:sz="4" w:space="0" w:color="077F9A" w:themeColor="accent1"/>
            </w:tcBorders>
            <w:tcMar>
              <w:left w:w="115" w:type="dxa"/>
            </w:tcMar>
            <w:vAlign w:val="bottom"/>
          </w:tcPr>
          <w:p w14:paraId="694D4634" w14:textId="77777777" w:rsidR="00AB312B" w:rsidRDefault="005D6626" w:rsidP="00681D7A">
            <w:pPr>
              <w:pStyle w:val="FormInfo"/>
            </w:pPr>
            <w:r>
              <w:t>January</w:t>
            </w:r>
          </w:p>
        </w:tc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694D4635" w14:textId="77777777" w:rsidR="00AB312B" w:rsidRDefault="00576099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694D4636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694D4643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694D4638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694D4639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694D463A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694D463B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694D463C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694D463D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694D463E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694D463F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694D4640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694D4641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694D4642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694D464B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694D4644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694D4645" w14:textId="77777777" w:rsidR="00AB312B" w:rsidRDefault="00E6248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Fondant/ candy</w:t>
            </w:r>
          </w:p>
          <w:p w14:paraId="694D4646" w14:textId="77777777" w:rsidR="00E6248F" w:rsidRDefault="00E6248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Winter patty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47" w14:textId="77777777" w:rsidR="00AB312B" w:rsidRDefault="00AB312B"/>
        </w:tc>
        <w:tc>
          <w:tcPr>
            <w:tcW w:w="2736" w:type="dxa"/>
          </w:tcPr>
          <w:p w14:paraId="694D4648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49" w14:textId="77777777" w:rsidR="00AB312B" w:rsidRDefault="00AB312B"/>
        </w:tc>
        <w:tc>
          <w:tcPr>
            <w:tcW w:w="2735" w:type="dxa"/>
          </w:tcPr>
          <w:p w14:paraId="694D464A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94D4652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694D464C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694D464D" w14:textId="77777777" w:rsidR="00AB312B" w:rsidRDefault="006F26A4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Oxalic acid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4E" w14:textId="77777777" w:rsidR="00AB312B" w:rsidRDefault="00AB312B"/>
        </w:tc>
        <w:tc>
          <w:tcPr>
            <w:tcW w:w="2736" w:type="dxa"/>
          </w:tcPr>
          <w:p w14:paraId="694D464F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50" w14:textId="77777777" w:rsidR="00AB312B" w:rsidRDefault="00AB312B"/>
        </w:tc>
        <w:tc>
          <w:tcPr>
            <w:tcW w:w="2735" w:type="dxa"/>
          </w:tcPr>
          <w:p w14:paraId="694D4651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94D465B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694D4653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694D4654" w14:textId="77777777" w:rsidR="00AB312B" w:rsidRDefault="00E6248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External</w:t>
            </w:r>
          </w:p>
          <w:p w14:paraId="694D4655" w14:textId="77777777" w:rsidR="00E6248F" w:rsidRDefault="00E6248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Only if needed</w:t>
            </w:r>
          </w:p>
          <w:p w14:paraId="694D4656" w14:textId="77777777" w:rsidR="00E6248F" w:rsidRDefault="00E6248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Warm day if possible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57" w14:textId="77777777" w:rsidR="00AB312B" w:rsidRDefault="00AB312B" w:rsidP="00681D7A"/>
        </w:tc>
        <w:tc>
          <w:tcPr>
            <w:tcW w:w="2736" w:type="dxa"/>
          </w:tcPr>
          <w:p w14:paraId="694D4658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59" w14:textId="77777777" w:rsidR="00AB312B" w:rsidRDefault="00AB312B"/>
        </w:tc>
        <w:tc>
          <w:tcPr>
            <w:tcW w:w="2735" w:type="dxa"/>
          </w:tcPr>
          <w:p w14:paraId="694D465A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94D4662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694D465C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694D465D" w14:textId="77777777" w:rsidR="00AB312B" w:rsidRDefault="00E6248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5E" w14:textId="77777777" w:rsidR="00AB312B" w:rsidRDefault="00AB312B"/>
        </w:tc>
        <w:tc>
          <w:tcPr>
            <w:tcW w:w="2736" w:type="dxa"/>
          </w:tcPr>
          <w:p w14:paraId="694D465F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60" w14:textId="77777777" w:rsidR="00AB312B" w:rsidRDefault="00AB312B"/>
        </w:tc>
        <w:tc>
          <w:tcPr>
            <w:tcW w:w="2735" w:type="dxa"/>
          </w:tcPr>
          <w:p w14:paraId="694D4661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94D466B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694D4663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694D4664" w14:textId="77777777" w:rsidR="00AB312B" w:rsidRDefault="00E624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Keep snow from entrances</w:t>
            </w:r>
          </w:p>
          <w:p w14:paraId="694D4665" w14:textId="77777777" w:rsidR="00E6248F" w:rsidRDefault="00E624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Clean up </w:t>
            </w:r>
          </w:p>
          <w:p w14:paraId="694D4666" w14:textId="77777777" w:rsidR="00E6248F" w:rsidRDefault="00E624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Order equipment</w:t>
            </w:r>
            <w:r w:rsidR="00D8064F">
              <w:t>, supplies and bees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67" w14:textId="77777777" w:rsidR="00AB312B" w:rsidRDefault="00AB312B"/>
        </w:tc>
        <w:tc>
          <w:tcPr>
            <w:tcW w:w="2736" w:type="dxa"/>
          </w:tcPr>
          <w:p w14:paraId="694D4668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69" w14:textId="77777777" w:rsidR="00AB312B" w:rsidRDefault="00AB312B"/>
        </w:tc>
        <w:tc>
          <w:tcPr>
            <w:tcW w:w="2735" w:type="dxa"/>
          </w:tcPr>
          <w:p w14:paraId="694D466A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94D4672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694D466C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694D466D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6E" w14:textId="77777777" w:rsidR="00AB312B" w:rsidRDefault="00AB312B"/>
        </w:tc>
        <w:tc>
          <w:tcPr>
            <w:tcW w:w="2736" w:type="dxa"/>
          </w:tcPr>
          <w:p w14:paraId="694D466F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94D4670" w14:textId="77777777" w:rsidR="00AB312B" w:rsidRDefault="00AB312B"/>
        </w:tc>
        <w:tc>
          <w:tcPr>
            <w:tcW w:w="2735" w:type="dxa"/>
          </w:tcPr>
          <w:p w14:paraId="694D4671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94D4673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D4676" w14:textId="77777777" w:rsidR="00687A3E" w:rsidRDefault="00687A3E">
      <w:pPr>
        <w:spacing w:before="0" w:after="0"/>
      </w:pPr>
      <w:r>
        <w:separator/>
      </w:r>
    </w:p>
  </w:endnote>
  <w:endnote w:type="continuationSeparator" w:id="0">
    <w:p w14:paraId="694D4677" w14:textId="77777777" w:rsidR="00687A3E" w:rsidRDefault="00687A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467A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467B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8064F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467D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D4674" w14:textId="77777777" w:rsidR="00687A3E" w:rsidRDefault="00687A3E">
      <w:pPr>
        <w:spacing w:before="0" w:after="0"/>
      </w:pPr>
      <w:r>
        <w:separator/>
      </w:r>
    </w:p>
  </w:footnote>
  <w:footnote w:type="continuationSeparator" w:id="0">
    <w:p w14:paraId="694D4675" w14:textId="77777777" w:rsidR="00687A3E" w:rsidRDefault="00687A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4678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4679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467C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1353F3"/>
    <w:rsid w:val="00175F76"/>
    <w:rsid w:val="00181D24"/>
    <w:rsid w:val="00190FE0"/>
    <w:rsid w:val="001F1E94"/>
    <w:rsid w:val="0029197F"/>
    <w:rsid w:val="002D084C"/>
    <w:rsid w:val="00306CD7"/>
    <w:rsid w:val="004501F8"/>
    <w:rsid w:val="004F7C40"/>
    <w:rsid w:val="00576099"/>
    <w:rsid w:val="00596C29"/>
    <w:rsid w:val="005D5FF4"/>
    <w:rsid w:val="005D6626"/>
    <w:rsid w:val="005E3642"/>
    <w:rsid w:val="00681D7A"/>
    <w:rsid w:val="00687A3E"/>
    <w:rsid w:val="006F26A4"/>
    <w:rsid w:val="00703861"/>
    <w:rsid w:val="007067A1"/>
    <w:rsid w:val="00770E32"/>
    <w:rsid w:val="00806759"/>
    <w:rsid w:val="00834BD2"/>
    <w:rsid w:val="008433BA"/>
    <w:rsid w:val="00854B57"/>
    <w:rsid w:val="00891E88"/>
    <w:rsid w:val="009E149C"/>
    <w:rsid w:val="00A2618D"/>
    <w:rsid w:val="00A5569B"/>
    <w:rsid w:val="00AB312B"/>
    <w:rsid w:val="00B67144"/>
    <w:rsid w:val="00BA345E"/>
    <w:rsid w:val="00BA7A0F"/>
    <w:rsid w:val="00BB0EE1"/>
    <w:rsid w:val="00C56526"/>
    <w:rsid w:val="00CA719B"/>
    <w:rsid w:val="00D43612"/>
    <w:rsid w:val="00D8064F"/>
    <w:rsid w:val="00E509C5"/>
    <w:rsid w:val="00E6248F"/>
    <w:rsid w:val="00E65E24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4D4630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25254A"/>
    <w:rsid w:val="00416445"/>
    <w:rsid w:val="008C2206"/>
    <w:rsid w:val="00946542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6D7BF-C631-42D3-9104-490F0879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1</TotalTime>
  <Pages>2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cp:lastPrinted>2020-01-19T21:19:00Z</cp:lastPrinted>
  <dcterms:created xsi:type="dcterms:W3CDTF">2020-11-04T00:26:00Z</dcterms:created>
  <dcterms:modified xsi:type="dcterms:W3CDTF">2020-11-04T00:26:00Z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